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3593" w:rsidRDefault="00677875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აგს ურბნისი სატრანსფორმატორო </w:t>
      </w:r>
      <w:r w:rsidR="00823593">
        <w:rPr>
          <w:rFonts w:ascii="Sylfaen" w:hAnsi="Sylfaen"/>
          <w:lang w:val="ka-GE"/>
        </w:rPr>
        <w:t>ქვესადგურები</w:t>
      </w:r>
    </w:p>
    <w:p w:rsidR="00823593" w:rsidRDefault="00823593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ქვესადგური 1</w:t>
      </w:r>
    </w:p>
    <w:p w:rsidR="00823593" w:rsidRDefault="00823593">
      <w:pPr>
        <w:rPr>
          <w:rFonts w:ascii="Sylfaen" w:hAnsi="Sylfaen"/>
          <w:lang w:val="ka-GE"/>
        </w:rPr>
      </w:pPr>
      <w:r w:rsidRPr="00823593">
        <w:rPr>
          <w:rFonts w:ascii="Sylfaen" w:hAnsi="Sylfaen"/>
          <w:noProof/>
        </w:rPr>
        <w:drawing>
          <wp:inline distT="0" distB="0" distL="0" distR="0">
            <wp:extent cx="2797478" cy="3729162"/>
            <wp:effectExtent l="0" t="0" r="3175" b="5080"/>
            <wp:docPr id="2" name="Picture 2" descr="\\wss02\Home$\rburdiladze\Desktop\IMG_20220531_130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531_1302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70" cy="3746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3593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>
            <wp:simplePos x="914400" y="1510748"/>
            <wp:positionH relativeFrom="column">
              <wp:align>left</wp:align>
            </wp:positionH>
            <wp:positionV relativeFrom="paragraph">
              <wp:align>top</wp:align>
            </wp:positionV>
            <wp:extent cx="2833729" cy="3777488"/>
            <wp:effectExtent l="0" t="0" r="5080" b="0"/>
            <wp:wrapSquare wrapText="bothSides"/>
            <wp:docPr id="1" name="Picture 1" descr="\\wss02\Home$\rburdiladze\Desktop\IMG_20220531_13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531_1301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729" cy="3777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1.სატრანსფორმატორო ქვესადგურები 1 და 2</w:t>
      </w:r>
    </w:p>
    <w:p w:rsidR="00823593" w:rsidRDefault="00823593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2.1-ლი ქვესადგური</w:t>
      </w:r>
    </w:p>
    <w:p w:rsidR="00823593" w:rsidRDefault="00823593">
      <w:pPr>
        <w:rPr>
          <w:rFonts w:ascii="Sylfaen" w:hAnsi="Sylfaen"/>
          <w:lang w:val="ka-GE"/>
        </w:rPr>
      </w:pPr>
      <w:r w:rsidRPr="00823593">
        <w:rPr>
          <w:rFonts w:ascii="Sylfaen" w:hAnsi="Sylfaen"/>
          <w:noProof/>
        </w:rPr>
        <w:drawing>
          <wp:inline distT="0" distB="0" distL="0" distR="0">
            <wp:extent cx="2027582" cy="2909478"/>
            <wp:effectExtent l="0" t="0" r="0" b="5715"/>
            <wp:docPr id="4" name="Picture 4" descr="\\wss02\Home$\rburdiladze\Desktop\ურბნისი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ურბნისი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45686" cy="293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3593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5891917"/>
            <wp:positionH relativeFrom="column">
              <wp:align>left</wp:align>
            </wp:positionH>
            <wp:positionV relativeFrom="paragraph">
              <wp:align>top</wp:align>
            </wp:positionV>
            <wp:extent cx="2177141" cy="2902226"/>
            <wp:effectExtent l="0" t="0" r="0" b="0"/>
            <wp:wrapSquare wrapText="bothSides"/>
            <wp:docPr id="3" name="Picture 3" descr="\\wss02\Home$\rburdiladze\Desktop\IMG_20220531_131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531_1314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141" cy="2902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 xml:space="preserve">3.მაღალი ძაბვის მხარე ტექნიკურად გამართულია და მუშა მდგომარეობაშია.                             </w:t>
      </w:r>
    </w:p>
    <w:p w:rsidR="00823593" w:rsidRDefault="00823593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>4. უსაბრთხოების თვალსაზრისით სატრანსფორმატორ</w:t>
      </w:r>
      <w:r w:rsidR="009E67F9">
        <w:rPr>
          <w:rFonts w:ascii="Sylfaen" w:hAnsi="Sylfaen"/>
          <w:lang w:val="ka-GE"/>
        </w:rPr>
        <w:t xml:space="preserve"> ქვესადგურიში გასაკეთებელია გამყოფი მაღალ ძაბვასა </w:t>
      </w:r>
      <w:r w:rsidR="00982A06">
        <w:rPr>
          <w:rFonts w:ascii="Sylfaen" w:hAnsi="Sylfaen"/>
          <w:lang w:val="ka-GE"/>
        </w:rPr>
        <w:t>დ</w:t>
      </w:r>
      <w:bookmarkStart w:id="0" w:name="_GoBack"/>
      <w:bookmarkEnd w:id="0"/>
      <w:r w:rsidR="009E67F9">
        <w:rPr>
          <w:rFonts w:ascii="Sylfaen" w:hAnsi="Sylfaen"/>
          <w:lang w:val="ka-GE"/>
        </w:rPr>
        <w:t>ა ტრანსფორმატორს შორის, გასაკეთებელია მაღალი ძაბვის კარები.</w:t>
      </w:r>
    </w:p>
    <w:p w:rsidR="009E67F9" w:rsidRDefault="009E67F9">
      <w:pPr>
        <w:rPr>
          <w:rFonts w:ascii="Sylfaen" w:hAnsi="Sylfaen"/>
          <w:lang w:val="ka-GE"/>
        </w:rPr>
      </w:pPr>
      <w:r w:rsidRPr="009E67F9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1905</wp:posOffset>
            </wp:positionV>
            <wp:extent cx="2242185" cy="2989580"/>
            <wp:effectExtent l="0" t="0" r="5715" b="1270"/>
            <wp:wrapSquare wrapText="bothSides"/>
            <wp:docPr id="5" name="Picture 5" descr="\\wss02\Home$\rburdiladze\Desktop\IMG_20220531_130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20531_1303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lang w:val="ka-GE"/>
        </w:rPr>
        <w:br w:type="textWrapping" w:clear="all"/>
        <w:t>5.ტრანსფორმატორი ტექნიკურად გამართულ მდგომარეობაშია.</w:t>
      </w:r>
    </w:p>
    <w:p w:rsidR="000F07E3" w:rsidRDefault="00181B97">
      <w:pPr>
        <w:rPr>
          <w:rFonts w:ascii="Sylfaen" w:hAnsi="Sylfaen"/>
          <w:lang w:val="ka-GE"/>
        </w:rPr>
      </w:pPr>
      <w:r w:rsidRPr="009E67F9">
        <w:rPr>
          <w:rFonts w:ascii="Sylfaen" w:hAnsi="Sylfaen"/>
          <w:noProof/>
        </w:rPr>
        <w:drawing>
          <wp:anchor distT="0" distB="0" distL="114300" distR="114300" simplePos="0" relativeHeight="251661312" behindDoc="0" locked="0" layoutInCell="1" allowOverlap="1" wp14:anchorId="673BF3AB" wp14:editId="01FFD0ED">
            <wp:simplePos x="0" y="0"/>
            <wp:positionH relativeFrom="margin">
              <wp:align>left</wp:align>
            </wp:positionH>
            <wp:positionV relativeFrom="paragraph">
              <wp:posOffset>635</wp:posOffset>
            </wp:positionV>
            <wp:extent cx="1892300" cy="2985770"/>
            <wp:effectExtent l="0" t="0" r="0" b="5080"/>
            <wp:wrapSquare wrapText="bothSides"/>
            <wp:docPr id="6" name="Picture 6" descr="\\wss02\Home$\rburdiladze\Desktop\IMG_20220531_130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20531_1303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298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67F9" w:rsidRPr="009E67F9">
        <w:rPr>
          <w:rFonts w:ascii="Sylfaen" w:hAnsi="Sylfaen"/>
          <w:noProof/>
        </w:rPr>
        <w:drawing>
          <wp:inline distT="0" distB="0" distL="0" distR="0" wp14:anchorId="54A68A0A" wp14:editId="140A8FC8">
            <wp:extent cx="1900362" cy="2982162"/>
            <wp:effectExtent l="0" t="0" r="5080" b="8890"/>
            <wp:docPr id="7" name="Picture 7" descr="\\wss02\Home$\rburdiladze\Desktop\IMG_20220531_130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20531_1304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543" cy="3012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1B97">
        <w:rPr>
          <w:rFonts w:ascii="Sylfaen" w:hAnsi="Sylfaen"/>
          <w:noProof/>
        </w:rPr>
        <w:drawing>
          <wp:inline distT="0" distB="0" distL="0" distR="0">
            <wp:extent cx="1862455" cy="2959813"/>
            <wp:effectExtent l="0" t="0" r="4445" b="0"/>
            <wp:docPr id="8" name="Picture 8" descr="\\wss02\Home$\rburdiladze\Desktop\IMG_20220531_130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IMG_20220531_13031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083" cy="2978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67F9">
        <w:rPr>
          <w:rFonts w:ascii="Sylfaen" w:hAnsi="Sylfaen"/>
          <w:lang w:val="ka-GE"/>
        </w:rPr>
        <w:br w:type="textWrapping" w:clear="all"/>
      </w:r>
      <w:r>
        <w:rPr>
          <w:rFonts w:ascii="Sylfaen" w:hAnsi="Sylfaen"/>
          <w:lang w:val="ka-GE"/>
        </w:rPr>
        <w:t>6.დაბალი ძაბვის მხარეტექნიკურად გამართულია და მუშა მდგომარეობაშია.</w:t>
      </w:r>
      <w:r w:rsidR="000F07E3">
        <w:rPr>
          <w:rFonts w:ascii="Sylfaen" w:hAnsi="Sylfaen"/>
          <w:lang w:val="ka-GE"/>
        </w:rPr>
        <w:t xml:space="preserve">                    7.მესამე სურათზე გამოსახული გადაბმა შესრულებულია სპილენძის შინით და არა სხვა მასალით.</w:t>
      </w:r>
    </w:p>
    <w:p w:rsidR="00181B97" w:rsidRPr="000F07E3" w:rsidRDefault="00181B97">
      <w:pPr>
        <w:rPr>
          <w:rFonts w:ascii="Sylfaen" w:hAnsi="Sylfaen"/>
          <w:color w:val="FF0000"/>
          <w:lang w:val="ka-GE"/>
        </w:rPr>
      </w:pPr>
      <w:r w:rsidRPr="000F07E3">
        <w:rPr>
          <w:rFonts w:ascii="Sylfaen" w:hAnsi="Sylfaen"/>
          <w:color w:val="FF0000"/>
          <w:lang w:val="ka-GE"/>
        </w:rPr>
        <w:t>დასკვნა:</w:t>
      </w:r>
    </w:p>
    <w:p w:rsidR="00A0670F" w:rsidRDefault="00181B97">
      <w:pPr>
        <w:rPr>
          <w:rFonts w:ascii="Sylfaen" w:hAnsi="Sylfaen"/>
          <w:lang w:val="ka-GE"/>
        </w:rPr>
      </w:pPr>
      <w:r w:rsidRPr="000F07E3">
        <w:rPr>
          <w:rFonts w:ascii="Sylfaen" w:hAnsi="Sylfaen"/>
          <w:color w:val="FF0000"/>
          <w:lang w:val="ka-GE"/>
        </w:rPr>
        <w:t xml:space="preserve">ელექტრო უსაბრთხოების თვალსაზრისით სატრანსფორმატორო ქვესადგური გასათიშია ქსელიდან. საჭიროა დაბალი ძაბვის კაბელების გადატანა მეორე სატრანსფორმატორო </w:t>
      </w:r>
      <w:r w:rsidR="000F07E3" w:rsidRPr="000F07E3">
        <w:rPr>
          <w:rFonts w:ascii="Sylfaen" w:hAnsi="Sylfaen"/>
          <w:color w:val="FF0000"/>
          <w:lang w:val="ka-GE"/>
        </w:rPr>
        <w:t>ქვესადგურში, რომ ობიექტი არ დარჩეს უძაბვოდ, სატრანსფორმატორო ქვესადგურს ჩაუტარდეს კაპიტალური რემონტი უსაბრთხოების დეტალების შესაბამისად</w:t>
      </w:r>
      <w:r w:rsidR="00A0670F">
        <w:rPr>
          <w:rFonts w:ascii="Sylfaen" w:hAnsi="Sylfaen"/>
          <w:color w:val="FF0000"/>
          <w:lang w:val="ka-GE"/>
        </w:rPr>
        <w:t>.</w:t>
      </w:r>
    </w:p>
    <w:p w:rsidR="00A0670F" w:rsidRDefault="00A0670F">
      <w:pPr>
        <w:rPr>
          <w:rFonts w:ascii="Sylfaen" w:hAnsi="Sylfaen"/>
          <w:lang w:val="ka-GE"/>
        </w:rPr>
      </w:pPr>
    </w:p>
    <w:p w:rsidR="00A0670F" w:rsidRDefault="00A0670F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ქვესადგური 2</w:t>
      </w:r>
    </w:p>
    <w:p w:rsidR="00EB6FD9" w:rsidRDefault="00EB6FD9">
      <w:pPr>
        <w:rPr>
          <w:rFonts w:ascii="Sylfaen" w:hAnsi="Sylfaen"/>
          <w:lang w:val="ka-GE"/>
        </w:rPr>
      </w:pPr>
      <w:r w:rsidRPr="00EB6FD9">
        <w:rPr>
          <w:rFonts w:ascii="Sylfaen" w:hAnsi="Sylfaen"/>
          <w:noProof/>
        </w:rPr>
        <w:drawing>
          <wp:inline distT="0" distB="0" distL="0" distR="0">
            <wp:extent cx="2697856" cy="3596362"/>
            <wp:effectExtent l="0" t="0" r="7620" b="4445"/>
            <wp:docPr id="10" name="Picture 10" descr="\\wss02\Home$\rburdiladze\Desktop\IMG_20220531_130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wss02\Home$\rburdiladze\Desktop\IMG_20220531_13094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544" cy="361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CCC" w:rsidRPr="00C53CCC">
        <w:rPr>
          <w:rFonts w:ascii="Sylfaen" w:hAnsi="Sylfaen"/>
          <w:noProof/>
        </w:rPr>
        <w:drawing>
          <wp:anchor distT="0" distB="0" distL="114300" distR="114300" simplePos="0" relativeHeight="251662336" behindDoc="0" locked="0" layoutInCell="1" allowOverlap="1">
            <wp:simplePos x="914400" y="2011680"/>
            <wp:positionH relativeFrom="column">
              <wp:align>left</wp:align>
            </wp:positionH>
            <wp:positionV relativeFrom="paragraph">
              <wp:align>top</wp:align>
            </wp:positionV>
            <wp:extent cx="2701906" cy="3601941"/>
            <wp:effectExtent l="0" t="0" r="3810" b="0"/>
            <wp:wrapSquare wrapText="bothSides"/>
            <wp:docPr id="9" name="Picture 9" descr="\\wss02\Home$\rburdiladze\Desktop\IMG_20211015_135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wss02\Home$\rburdiladze\Desktop\IMG_20211015_1354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06" cy="360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6FD9" w:rsidRDefault="00EB6FD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1.სატრანსფორმატორო ქვესადგური გამართულ მდგომარეობაშია ქვესადგური და მაღალი ძაბვის უჯრედი.</w:t>
      </w:r>
    </w:p>
    <w:p w:rsidR="00EB6FD9" w:rsidRDefault="00EB6FD9">
      <w:pPr>
        <w:rPr>
          <w:rFonts w:ascii="Sylfaen" w:hAnsi="Sylfaen"/>
          <w:lang w:val="ka-GE"/>
        </w:rPr>
      </w:pPr>
      <w:r w:rsidRPr="00EB6FD9">
        <w:rPr>
          <w:rFonts w:ascii="Sylfaen" w:hAnsi="Sylfaen"/>
          <w:noProof/>
        </w:rPr>
        <w:drawing>
          <wp:anchor distT="0" distB="0" distL="114300" distR="114300" simplePos="0" relativeHeight="251663360" behindDoc="0" locked="0" layoutInCell="1" allowOverlap="1" wp14:anchorId="73A882E2" wp14:editId="22B21024">
            <wp:simplePos x="0" y="0"/>
            <wp:positionH relativeFrom="column">
              <wp:posOffset>151020</wp:posOffset>
            </wp:positionH>
            <wp:positionV relativeFrom="paragraph">
              <wp:posOffset>225149</wp:posOffset>
            </wp:positionV>
            <wp:extent cx="2015490" cy="2687320"/>
            <wp:effectExtent l="0" t="0" r="3810" b="0"/>
            <wp:wrapSquare wrapText="bothSides"/>
            <wp:docPr id="11" name="Picture 11" descr="\\wss02\Home$\rburdiladze\Desktop\IMG_20220531_131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wss02\Home$\rburdiladze\Desktop\IMG_20220531_1318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9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lang w:val="ka-GE"/>
        </w:rPr>
        <w:br w:type="textWrapping" w:clear="all"/>
      </w:r>
      <w:r w:rsidRPr="00EB6FD9">
        <w:rPr>
          <w:rFonts w:ascii="Sylfaen" w:hAnsi="Sylfaen"/>
          <w:noProof/>
        </w:rPr>
        <w:drawing>
          <wp:inline distT="0" distB="0" distL="0" distR="0">
            <wp:extent cx="2031144" cy="2707605"/>
            <wp:effectExtent l="0" t="0" r="7620" b="0"/>
            <wp:docPr id="12" name="Picture 12" descr="\\wss02\Home$\rburdiladze\Desktop\IMG_20220531_131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wss02\Home$\rburdiladze\Desktop\IMG_20220531_1318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041078" cy="2720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70F" w:rsidRDefault="00EB6FD9">
      <w:pPr>
        <w:rPr>
          <w:rFonts w:ascii="Sylfaen" w:hAnsi="Sylfaen"/>
          <w:lang w:val="ka-GE"/>
        </w:rPr>
      </w:pPr>
      <w:r w:rsidRPr="00EB6FD9">
        <w:rPr>
          <w:rFonts w:ascii="Sylfaen" w:hAnsi="Sylfaen"/>
          <w:noProof/>
        </w:rPr>
        <w:drawing>
          <wp:inline distT="0" distB="0" distL="0" distR="0">
            <wp:extent cx="2612439" cy="3482671"/>
            <wp:effectExtent l="0" t="0" r="0" b="3810"/>
            <wp:docPr id="13" name="Picture 13" descr="\\wss02\Home$\rburdiladze\Desktop\IMG_20211015_133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wss02\Home$\rburdiladze\Desktop\IMG_20211015_1332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020" cy="3494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  <w:t>2.ტრანსფორმატორი ტექნიკურად გამართულ მდგომარეობაშია.</w:t>
      </w:r>
    </w:p>
    <w:p w:rsidR="00EB6FD9" w:rsidRDefault="00EB6FD9">
      <w:pPr>
        <w:rPr>
          <w:rFonts w:ascii="Sylfaen" w:hAnsi="Sylfaen"/>
          <w:lang w:val="ka-GE"/>
        </w:rPr>
      </w:pPr>
      <w:r w:rsidRPr="00EB6FD9">
        <w:rPr>
          <w:rFonts w:ascii="Sylfaen" w:hAnsi="Sylfaen"/>
          <w:noProof/>
        </w:rPr>
        <w:drawing>
          <wp:inline distT="0" distB="0" distL="0" distR="0">
            <wp:extent cx="2639833" cy="3519015"/>
            <wp:effectExtent l="0" t="0" r="8255" b="5715"/>
            <wp:docPr id="14" name="Picture 14" descr="\\wss02\Home$\rburdiladze\Desktop\IMG_20220531_13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wss02\Home$\rburdiladze\Desktop\IMG_20220531_13093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53" cy="3528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FD9" w:rsidRDefault="00EB6FD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3.დაბალი ძაბვის მხარე ტექნიკურად გამართულ მდგომარეობაშია</w:t>
      </w:r>
    </w:p>
    <w:p w:rsidR="00EB6FD9" w:rsidRDefault="00EB6FD9">
      <w:pPr>
        <w:rPr>
          <w:rFonts w:ascii="Sylfaen" w:hAnsi="Sylfaen"/>
          <w:lang w:val="ka-GE"/>
        </w:rPr>
      </w:pPr>
    </w:p>
    <w:p w:rsidR="00EB6FD9" w:rsidRDefault="00EB6FD9">
      <w:pPr>
        <w:rPr>
          <w:rFonts w:ascii="Sylfaen" w:hAnsi="Sylfaen"/>
          <w:lang w:val="ka-GE"/>
        </w:rPr>
      </w:pPr>
    </w:p>
    <w:p w:rsidR="00EB6FD9" w:rsidRDefault="00EB6FD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ქვესადგური 3</w:t>
      </w:r>
    </w:p>
    <w:p w:rsidR="00EB6FD9" w:rsidRDefault="009270F6">
      <w:pPr>
        <w:rPr>
          <w:rFonts w:ascii="Sylfaen" w:hAnsi="Sylfaen"/>
          <w:lang w:val="ka-GE"/>
        </w:rPr>
      </w:pPr>
      <w:r w:rsidRPr="009270F6">
        <w:rPr>
          <w:rFonts w:ascii="Sylfaen" w:hAnsi="Sylfaen"/>
          <w:noProof/>
        </w:rPr>
        <w:drawing>
          <wp:inline distT="0" distB="0" distL="0" distR="0">
            <wp:extent cx="2400022" cy="3199337"/>
            <wp:effectExtent l="0" t="0" r="635" b="1270"/>
            <wp:docPr id="16" name="Picture 16" descr="\\wss02\Home$\rburdiladze\Desktop\IMG_20220531_132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wss02\Home$\rburdiladze\Desktop\IMG_20220531_13264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590" cy="321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70F6">
        <w:rPr>
          <w:rFonts w:ascii="Sylfaen" w:hAnsi="Sylfaen"/>
          <w:noProof/>
        </w:rPr>
        <w:drawing>
          <wp:anchor distT="0" distB="0" distL="114300" distR="114300" simplePos="0" relativeHeight="251664384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396287" cy="3194356"/>
            <wp:effectExtent l="0" t="0" r="4445" b="6350"/>
            <wp:wrapSquare wrapText="bothSides"/>
            <wp:docPr id="15" name="Picture 15" descr="\\wss02\Home$\rburdiladze\Desktop\IMG_20220531_132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wss02\Home$\rburdiladze\Desktop\IMG_20220531_13265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287" cy="3194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1.სატრანსფორმატორო ქვესადგური კარგ მდგომარეობაშია.</w:t>
      </w:r>
    </w:p>
    <w:p w:rsidR="009270F6" w:rsidRDefault="009270F6">
      <w:pPr>
        <w:rPr>
          <w:rFonts w:ascii="Sylfaen" w:hAnsi="Sylfaen"/>
          <w:lang w:val="ka-GE"/>
        </w:rPr>
      </w:pPr>
      <w:r w:rsidRPr="009270F6">
        <w:rPr>
          <w:rFonts w:ascii="Sylfaen" w:hAnsi="Sylfaen"/>
          <w:noProof/>
        </w:rPr>
        <w:drawing>
          <wp:anchor distT="0" distB="0" distL="114300" distR="114300" simplePos="0" relativeHeight="251665408" behindDoc="0" locked="0" layoutInCell="1" allowOverlap="1">
            <wp:simplePos x="914400" y="4731026"/>
            <wp:positionH relativeFrom="column">
              <wp:align>left</wp:align>
            </wp:positionH>
            <wp:positionV relativeFrom="paragraph">
              <wp:align>top</wp:align>
            </wp:positionV>
            <wp:extent cx="2369489" cy="3037205"/>
            <wp:effectExtent l="0" t="0" r="0" b="0"/>
            <wp:wrapSquare wrapText="bothSides"/>
            <wp:docPr id="17" name="Picture 17" descr="\\wss02\Home$\rburdiladze\Desktop\IMG_20211015_115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wss02\Home$\rburdiladze\Desktop\IMG_20211015_1150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489" cy="303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2D26">
        <w:rPr>
          <w:rFonts w:ascii="Sylfaen" w:hAnsi="Sylfaen"/>
          <w:lang w:val="ka-GE"/>
        </w:rPr>
        <w:br w:type="textWrapping" w:clear="all"/>
      </w:r>
    </w:p>
    <w:p w:rsidR="009270F6" w:rsidRDefault="009270F6" w:rsidP="009270F6">
      <w:pPr>
        <w:rPr>
          <w:rFonts w:ascii="Sylfaen" w:hAnsi="Sylfaen"/>
          <w:lang w:val="ka-GE"/>
        </w:rPr>
      </w:pPr>
    </w:p>
    <w:p w:rsidR="009270F6" w:rsidRDefault="006D2D26" w:rsidP="009270F6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</w:t>
      </w:r>
      <w:r w:rsidR="009270F6">
        <w:rPr>
          <w:rFonts w:ascii="Sylfaen" w:hAnsi="Sylfaen"/>
          <w:lang w:val="ka-GE"/>
        </w:rPr>
        <w:t>მაღალი ძაბვის უჯრედი გამართულ მდგომარეობაშია</w:t>
      </w:r>
    </w:p>
    <w:p w:rsidR="006D2D26" w:rsidRDefault="006D2D26" w:rsidP="009270F6">
      <w:pPr>
        <w:rPr>
          <w:rFonts w:ascii="Sylfaen" w:hAnsi="Sylfaen"/>
          <w:lang w:val="ka-GE"/>
        </w:rPr>
      </w:pPr>
      <w:r w:rsidRPr="006D2D26">
        <w:rPr>
          <w:rFonts w:ascii="Sylfaen" w:hAnsi="Sylfaen"/>
          <w:noProof/>
        </w:rPr>
        <w:drawing>
          <wp:inline distT="0" distB="0" distL="0" distR="0">
            <wp:extent cx="2032331" cy="3609163"/>
            <wp:effectExtent l="0" t="0" r="6350" b="0"/>
            <wp:docPr id="20" name="Picture 20" descr="\\wss02\Home$\rburdiladze\Desktop\ურბნისი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wss02\Home$\rburdiladze\Desktop\ურბნისი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262" cy="3632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2D26">
        <w:rPr>
          <w:rFonts w:ascii="Sylfaen" w:hAnsi="Sylfaen"/>
          <w:noProof/>
        </w:rPr>
        <w:drawing>
          <wp:anchor distT="0" distB="0" distL="114300" distR="114300" simplePos="0" relativeHeight="251666432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701907" cy="3601941"/>
            <wp:effectExtent l="0" t="0" r="3810" b="0"/>
            <wp:wrapSquare wrapText="bothSides"/>
            <wp:docPr id="19" name="Picture 19" descr="\\wss02\Home$\rburdiladze\Desktop\IMG_20211015_120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wss02\Home$\rburdiladze\Desktop\IMG_20211015_1209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07" cy="360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3.ტრანსფორმატორი ტექნიკურად გამართულ მდგომარეობაშია.</w:t>
      </w:r>
    </w:p>
    <w:p w:rsidR="006D2D26" w:rsidRDefault="006D2D26" w:rsidP="009270F6">
      <w:pPr>
        <w:rPr>
          <w:rFonts w:ascii="Sylfaen" w:hAnsi="Sylfaen"/>
          <w:lang w:val="ka-GE"/>
        </w:rPr>
      </w:pPr>
      <w:r w:rsidRPr="006D2D26">
        <w:rPr>
          <w:rFonts w:ascii="Sylfaen" w:hAnsi="Sylfaen"/>
          <w:noProof/>
        </w:rPr>
        <w:drawing>
          <wp:anchor distT="0" distB="0" distL="114300" distR="114300" simplePos="0" relativeHeight="251667456" behindDoc="0" locked="0" layoutInCell="1" allowOverlap="1" wp14:anchorId="73C3D328" wp14:editId="3A889506">
            <wp:simplePos x="0" y="0"/>
            <wp:positionH relativeFrom="margin">
              <wp:align>left</wp:align>
            </wp:positionH>
            <wp:positionV relativeFrom="paragraph">
              <wp:posOffset>-3810</wp:posOffset>
            </wp:positionV>
            <wp:extent cx="2639695" cy="3519170"/>
            <wp:effectExtent l="0" t="0" r="8255" b="5080"/>
            <wp:wrapSquare wrapText="bothSides"/>
            <wp:docPr id="21" name="Picture 21" descr="\\wss02\Home$\rburdiladze\Desktop\IMG_20211015_115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wss02\Home$\rburdiladze\Desktop\IMG_20211015_1159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D2D26">
        <w:rPr>
          <w:rFonts w:ascii="Sylfaen" w:hAnsi="Sylfaen"/>
          <w:noProof/>
        </w:rPr>
        <w:drawing>
          <wp:inline distT="0" distB="0" distL="0" distR="0" wp14:anchorId="76B0E5E6" wp14:editId="7B70A622">
            <wp:extent cx="2001400" cy="3554233"/>
            <wp:effectExtent l="0" t="0" r="0" b="8255"/>
            <wp:docPr id="22" name="Picture 22" descr="\\wss02\Home$\rburdiladze\Desktop\ურბნისი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wss02\Home$\rburdiladze\Desktop\ურბნისი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586" cy="357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  <w:t>4.დაბალი ძაბვის მხარე ტექნიკურად გამართულ მდგომარეობაშია.</w:t>
      </w:r>
    </w:p>
    <w:p w:rsidR="006D2D26" w:rsidRPr="009270F6" w:rsidRDefault="006D2D26" w:rsidP="009270F6">
      <w:pPr>
        <w:rPr>
          <w:rFonts w:ascii="Sylfaen" w:hAnsi="Sylfaen"/>
          <w:lang w:val="ka-GE"/>
        </w:rPr>
      </w:pPr>
    </w:p>
    <w:sectPr w:rsidR="006D2D26" w:rsidRPr="009270F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875"/>
    <w:rsid w:val="000F07E3"/>
    <w:rsid w:val="00181B97"/>
    <w:rsid w:val="005D1712"/>
    <w:rsid w:val="00677875"/>
    <w:rsid w:val="006D2D26"/>
    <w:rsid w:val="00823593"/>
    <w:rsid w:val="009270F6"/>
    <w:rsid w:val="00982A06"/>
    <w:rsid w:val="009E67F9"/>
    <w:rsid w:val="00A0670F"/>
    <w:rsid w:val="00C53CCC"/>
    <w:rsid w:val="00EB6F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4CB2C3"/>
  <w15:chartTrackingRefBased/>
  <w15:docId w15:val="{8009156A-1B22-4DAA-AB8C-5FC0EC71B5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410A9AD6</Template>
  <TotalTime>42</TotalTime>
  <Pages>6</Pages>
  <Words>202</Words>
  <Characters>1154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3</cp:revision>
  <dcterms:created xsi:type="dcterms:W3CDTF">2022-06-01T08:28:00Z</dcterms:created>
  <dcterms:modified xsi:type="dcterms:W3CDTF">2022-09-30T07:44:00Z</dcterms:modified>
</cp:coreProperties>
</file>